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74368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74368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74368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74368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D20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74368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743682" w:rsidRPr="00743682">
          <w:rPr>
            <w:bCs/>
          </w:rPr>
          <w:t>24</w:t>
        </w:r>
        <w:r w:rsidR="0074368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D20CD" w:rsidRPr="000D20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D20CD" w:rsidRPr="000D20CD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D20CD" w:rsidRPr="000D20CD">
          <w:rPr>
            <w:rStyle w:val="aa"/>
          </w:rPr>
          <w:t xml:space="preserve"> Поликлиника -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D20CD" w:rsidRPr="000D20CD">
          <w:rPr>
            <w:u w:val="single"/>
          </w:rPr>
          <w:t xml:space="preserve"> 11091/024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D20CD" w:rsidRPr="000D20CD">
          <w:rPr>
            <w:rStyle w:val="aa"/>
          </w:rPr>
          <w:t xml:space="preserve"> Оператор электронно-вычислительных и вычислительных машин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D20CD" w:rsidRPr="000D20CD">
          <w:rPr>
            <w:rStyle w:val="aa"/>
          </w:rPr>
          <w:t xml:space="preserve"> 16199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D20CD" w:rsidRPr="000D20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743682" w:rsidRPr="00A31431" w:rsidTr="00C30AD7">
        <w:trPr>
          <w:jc w:val="center"/>
        </w:trPr>
        <w:tc>
          <w:tcPr>
            <w:tcW w:w="4678" w:type="dxa"/>
            <w:vAlign w:val="center"/>
          </w:tcPr>
          <w:p w:rsidR="00743682" w:rsidRPr="00A31431" w:rsidRDefault="00743682" w:rsidP="0074368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743682" w:rsidRPr="00A31431" w:rsidRDefault="0074368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743682" w:rsidRPr="00A31431" w:rsidRDefault="0074368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743682" w:rsidRPr="00A31431" w:rsidRDefault="0074368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743682" w:rsidRPr="00A31431" w:rsidRDefault="0074368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43682" w:rsidRPr="00743682" w:rsidRDefault="00E27B9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743682" w:rsidRPr="0074368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743682" w:rsidRPr="00743682" w:rsidRDefault="00743682" w:rsidP="00AD14A4">
      <w:r w:rsidRPr="00743682">
        <w:t>- Руководство по эксплуатации шумомера интегрирующего виброметра ШИ-01В МГФК.968620.110РЭ;</w:t>
      </w:r>
    </w:p>
    <w:p w:rsidR="00743682" w:rsidRPr="00743682" w:rsidRDefault="00743682" w:rsidP="00AD14A4">
      <w:r w:rsidRPr="0074368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743682" w:rsidP="00AD14A4">
      <w:r w:rsidRPr="0074368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27B9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D20CD" w:rsidRPr="000D20C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74368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743682" w:rsidRPr="00A31431" w:rsidTr="00C30AD7">
        <w:trPr>
          <w:jc w:val="center"/>
        </w:trPr>
        <w:tc>
          <w:tcPr>
            <w:tcW w:w="3085" w:type="dxa"/>
            <w:vAlign w:val="center"/>
          </w:tcPr>
          <w:p w:rsidR="00743682" w:rsidRPr="00A31431" w:rsidRDefault="00743682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743682" w:rsidRPr="00A31431" w:rsidRDefault="00743682" w:rsidP="007C56B5">
            <w:pPr>
              <w:pStyle w:val="a8"/>
            </w:pPr>
            <w:r>
              <w:t>47.5; 47.6; 47.5</w:t>
            </w:r>
          </w:p>
        </w:tc>
        <w:tc>
          <w:tcPr>
            <w:tcW w:w="2108" w:type="dxa"/>
            <w:vAlign w:val="center"/>
          </w:tcPr>
          <w:p w:rsidR="00743682" w:rsidRPr="00A31431" w:rsidRDefault="00743682" w:rsidP="007C56B5">
            <w:pPr>
              <w:pStyle w:val="a8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743682" w:rsidRPr="00A31431" w:rsidRDefault="00743682" w:rsidP="007C56B5">
            <w:pPr>
              <w:pStyle w:val="a8"/>
            </w:pPr>
            <w:r>
              <w:t>432</w:t>
            </w:r>
          </w:p>
        </w:tc>
        <w:tc>
          <w:tcPr>
            <w:tcW w:w="1418" w:type="dxa"/>
            <w:vAlign w:val="center"/>
          </w:tcPr>
          <w:p w:rsidR="00743682" w:rsidRPr="00A31431" w:rsidRDefault="00743682" w:rsidP="007C56B5">
            <w:pPr>
              <w:pStyle w:val="a8"/>
            </w:pPr>
            <w:r>
              <w:t>432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27B93" w:rsidP="00FE033F">
      <w:pPr>
        <w:pStyle w:val="a6"/>
      </w:pPr>
      <w:fldSimple w:instr=" DOCVARIABLE  shum_result \* MERGEFORMAT ">
        <w:r w:rsidR="0074368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47.0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743682" w:rsidRPr="00A31431" w:rsidTr="006939DC">
        <w:trPr>
          <w:jc w:val="center"/>
        </w:trPr>
        <w:tc>
          <w:tcPr>
            <w:tcW w:w="3728" w:type="dxa"/>
            <w:vAlign w:val="center"/>
          </w:tcPr>
          <w:p w:rsidR="00743682" w:rsidRPr="00A31431" w:rsidRDefault="0074368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743682" w:rsidRPr="00A31431" w:rsidRDefault="00743682" w:rsidP="00E576CE">
            <w:pPr>
              <w:pStyle w:val="a8"/>
            </w:pPr>
            <w:r>
              <w:t>47.0</w:t>
            </w:r>
          </w:p>
        </w:tc>
        <w:tc>
          <w:tcPr>
            <w:tcW w:w="2318" w:type="dxa"/>
            <w:vAlign w:val="center"/>
          </w:tcPr>
          <w:p w:rsidR="00743682" w:rsidRPr="00A31431" w:rsidRDefault="0074368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743682" w:rsidRPr="00A31431" w:rsidRDefault="0074368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27B93" w:rsidP="00D76DF8">
      <w:fldSimple w:instr=" DOCVARIABLE att_zakl \* MERGEFORMAT ">
        <w:r w:rsidR="00743682" w:rsidRPr="00743682">
          <w:rPr>
            <w:bCs/>
          </w:rPr>
          <w:t>-</w:t>
        </w:r>
        <w:r w:rsidR="00743682" w:rsidRPr="0074368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4368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43682" w:rsidTr="007436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82" w:rsidRDefault="00743682" w:rsidP="00AA46ED">
            <w:pPr>
              <w:pStyle w:val="a8"/>
            </w:pPr>
            <w:r w:rsidRPr="0074368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368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82" w:rsidRDefault="00743682" w:rsidP="00AA46ED">
            <w:pPr>
              <w:pStyle w:val="a8"/>
            </w:pPr>
            <w:r w:rsidRPr="007436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368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8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4368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82" w:rsidRDefault="00743682" w:rsidP="00AA46ED">
            <w:pPr>
              <w:pStyle w:val="a8"/>
            </w:pPr>
            <w:r w:rsidRPr="00743682">
              <w:t>Митяева Ольга Александровна</w:t>
            </w:r>
          </w:p>
        </w:tc>
      </w:tr>
      <w:tr w:rsidR="00AA46ED" w:rsidRPr="0074368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43682" w:rsidRDefault="00743682" w:rsidP="00AA46ED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4368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43682" w:rsidRDefault="00743682" w:rsidP="00AA46ED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436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43682" w:rsidRDefault="00743682" w:rsidP="00AA46ED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436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43682" w:rsidRDefault="00743682" w:rsidP="00AA46ED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743682" w:rsidTr="007436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743682" w:rsidRDefault="00743682" w:rsidP="00305844">
            <w:pPr>
              <w:pStyle w:val="a8"/>
            </w:pPr>
            <w:r w:rsidRPr="0074368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74368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743682" w:rsidRDefault="00743682" w:rsidP="00305844">
            <w:pPr>
              <w:pStyle w:val="a8"/>
            </w:pPr>
            <w:r w:rsidRPr="0074368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74368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74368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74368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743682" w:rsidRDefault="00743682" w:rsidP="00305844">
            <w:pPr>
              <w:pStyle w:val="a8"/>
            </w:pPr>
            <w:r w:rsidRPr="00743682">
              <w:t>Лукичев Дмитрий Олегович</w:t>
            </w:r>
          </w:p>
        </w:tc>
      </w:tr>
      <w:tr w:rsidR="00305844" w:rsidRPr="0074368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743682" w:rsidRDefault="00743682" w:rsidP="00305844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74368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743682" w:rsidRDefault="00743682" w:rsidP="00305844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74368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743682" w:rsidRDefault="00743682" w:rsidP="00305844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74368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743682" w:rsidRDefault="00743682" w:rsidP="00305844">
            <w:pPr>
              <w:pStyle w:val="a8"/>
              <w:rPr>
                <w:b/>
                <w:vertAlign w:val="superscript"/>
              </w:rPr>
            </w:pPr>
            <w:r w:rsidRPr="0074368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682" w:rsidRDefault="00743682" w:rsidP="0076042D">
      <w:pPr>
        <w:pStyle w:val="a9"/>
      </w:pPr>
      <w:r>
        <w:separator/>
      </w:r>
    </w:p>
  </w:endnote>
  <w:endnote w:type="continuationSeparator" w:id="0">
    <w:p w:rsidR="00743682" w:rsidRDefault="007436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D20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27B9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27B93" w:rsidRPr="00C30AD7">
            <w:rPr>
              <w:rStyle w:val="ad"/>
              <w:sz w:val="20"/>
              <w:szCs w:val="20"/>
            </w:rPr>
            <w:fldChar w:fldCharType="separate"/>
          </w:r>
          <w:r w:rsidR="000D20CD">
            <w:rPr>
              <w:rStyle w:val="ad"/>
              <w:noProof/>
              <w:sz w:val="20"/>
              <w:szCs w:val="20"/>
            </w:rPr>
            <w:t>1</w:t>
          </w:r>
          <w:r w:rsidR="00E27B9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20CD" w:rsidRPr="000D20C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682" w:rsidRDefault="00743682" w:rsidP="0076042D">
      <w:pPr>
        <w:pStyle w:val="a9"/>
      </w:pPr>
      <w:r>
        <w:separator/>
      </w:r>
    </w:p>
  </w:footnote>
  <w:footnote w:type="continuationSeparator" w:id="0">
    <w:p w:rsidR="00743682" w:rsidRDefault="007436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1619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49714EE6CBE404E89F16EC155B53450"/>
    <w:docVar w:name="rm_id" w:val="155"/>
    <w:docVar w:name="rm_name" w:val=" Оператор электронно-вычислительных и вычислительных машин "/>
    <w:docVar w:name="rm_number" w:val=" 11091/024 "/>
    <w:docVar w:name="shum_result" w:val="Эквивалентный уровень звука за 8-часовой рабочий день на данном рабочем месте составляет 47.0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32"/>
    <w:docVar w:name="tools" w:val=" Отсутствуют "/>
    <w:docVar w:name="U8h" w:val="1.23"/>
    <w:docVar w:name="version" w:val="51"/>
    <w:docVar w:name="zona_name" w:val="Кабинет"/>
    <w:docVar w:name="zona_time" w:val="100"/>
  </w:docVars>
  <w:rsids>
    <w:rsidRoot w:val="00E27B93"/>
    <w:rsid w:val="00025683"/>
    <w:rsid w:val="00034251"/>
    <w:rsid w:val="00046815"/>
    <w:rsid w:val="0005566C"/>
    <w:rsid w:val="00072388"/>
    <w:rsid w:val="000D1F5B"/>
    <w:rsid w:val="000D20CD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43682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27B93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2016-11-24T11:07:00Z</dcterms:created>
  <dcterms:modified xsi:type="dcterms:W3CDTF">2016-11-25T06:23:00Z</dcterms:modified>
</cp:coreProperties>
</file>